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40DE3" w14:textId="4F68AA7A" w:rsidR="00B14D59" w:rsidRDefault="00B14D59" w:rsidP="00B14D5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#9</w:t>
      </w:r>
      <w:r w:rsidR="00421E2A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E00064">
        <w:rPr>
          <w:rFonts w:ascii="Arial" w:hAnsi="Arial" w:cs="Arial"/>
          <w:b/>
          <w:sz w:val="24"/>
          <w:szCs w:val="24"/>
        </w:rPr>
        <w:t>20752</w:t>
      </w:r>
      <w:r w:rsidRPr="00730CDC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Electronic, </w:t>
      </w:r>
      <w:r w:rsidR="00421E2A">
        <w:rPr>
          <w:rFonts w:ascii="Arial" w:hAnsi="Arial" w:cs="Arial"/>
          <w:b/>
          <w:sz w:val="24"/>
          <w:szCs w:val="24"/>
        </w:rPr>
        <w:t>13-19 September</w:t>
      </w:r>
      <w:r>
        <w:rPr>
          <w:rFonts w:ascii="Arial" w:hAnsi="Arial" w:cs="Arial"/>
          <w:b/>
          <w:sz w:val="24"/>
          <w:szCs w:val="24"/>
        </w:rPr>
        <w:t xml:space="preserve"> 202</w:t>
      </w:r>
      <w:r w:rsidR="00421E2A">
        <w:rPr>
          <w:rFonts w:ascii="Arial" w:hAnsi="Arial" w:cs="Arial"/>
          <w:b/>
          <w:sz w:val="24"/>
          <w:szCs w:val="24"/>
        </w:rPr>
        <w:t>2</w:t>
      </w:r>
    </w:p>
    <w:p w14:paraId="1FCA9EF5" w14:textId="77777777" w:rsidR="00421E2A" w:rsidRDefault="00421E2A" w:rsidP="00B14D5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4FA5973A" w14:textId="77777777" w:rsidR="00B14D59" w:rsidRPr="00241E62" w:rsidRDefault="00B14D59" w:rsidP="00B14D59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1EA77D24" w14:textId="2B9D4C4E" w:rsidR="00B14D59" w:rsidRDefault="00B14D59" w:rsidP="00B14D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</w:t>
      </w:r>
      <w:r w:rsidR="00421E2A">
        <w:rPr>
          <w:rFonts w:ascii="Arial" w:hAnsi="Arial" w:cs="Arial"/>
          <w:b/>
          <w:sz w:val="24"/>
          <w:szCs w:val="24"/>
        </w:rPr>
        <w:t>9</w:t>
      </w:r>
    </w:p>
    <w:p w14:paraId="1A78853A" w14:textId="280E40F0" w:rsidR="00B14D59" w:rsidRPr="00241E62" w:rsidRDefault="00B14D59" w:rsidP="00B14D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</w:t>
      </w:r>
      <w:r w:rsidR="00421E2A">
        <w:rPr>
          <w:rFonts w:ascii="Arial" w:hAnsi="Arial" w:cs="Arial"/>
          <w:b/>
          <w:sz w:val="24"/>
          <w:szCs w:val="24"/>
        </w:rPr>
        <w:t>8</w:t>
      </w:r>
    </w:p>
    <w:p w14:paraId="1C9BCFEC" w14:textId="48B2CFA7" w:rsidR="00B14D59" w:rsidRDefault="00B14D59" w:rsidP="00B14D5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0ED50A98" w14:textId="77777777" w:rsidR="00421E2A" w:rsidRDefault="00421E2A" w:rsidP="00B14D5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3033FF22" w14:textId="5BCD5BB1" w:rsidR="0033027D" w:rsidRPr="008570DE" w:rsidRDefault="0033027D" w:rsidP="008570DE">
      <w:pPr>
        <w:pStyle w:val="Header"/>
        <w:rPr>
          <w:bCs/>
          <w:sz w:val="24"/>
        </w:rPr>
      </w:pPr>
      <w:r w:rsidRPr="008570DE">
        <w:rPr>
          <w:bCs/>
          <w:sz w:val="24"/>
        </w:rPr>
        <w:t>3GPP TSG|WG</w:t>
      </w:r>
      <w:r w:rsidR="009F3727" w:rsidRPr="008570DE">
        <w:rPr>
          <w:bCs/>
          <w:sz w:val="24"/>
        </w:rPr>
        <w:t>3</w:t>
      </w:r>
      <w:r w:rsidRPr="008570DE">
        <w:rPr>
          <w:bCs/>
          <w:sz w:val="24"/>
        </w:rPr>
        <w:t xml:space="preserve"> Meeting #</w:t>
      </w:r>
      <w:r w:rsidR="009F3727" w:rsidRPr="008570DE">
        <w:rPr>
          <w:bCs/>
          <w:sz w:val="24"/>
        </w:rPr>
        <w:t>86-LI-e-a</w:t>
      </w:r>
      <w:r w:rsidRPr="008570DE">
        <w:rPr>
          <w:bCs/>
          <w:sz w:val="24"/>
        </w:rPr>
        <w:t xml:space="preserve"> </w:t>
      </w:r>
      <w:r w:rsidRP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9F3727" w:rsidRPr="008570DE">
        <w:rPr>
          <w:bCs/>
          <w:sz w:val="24"/>
        </w:rPr>
        <w:t>S3i2203</w:t>
      </w:r>
      <w:r w:rsidR="00F472D8">
        <w:rPr>
          <w:bCs/>
          <w:sz w:val="24"/>
        </w:rPr>
        <w:t>65</w:t>
      </w:r>
    </w:p>
    <w:p w14:paraId="55CF78DE" w14:textId="6E25E7D7" w:rsidR="006A45BA" w:rsidRDefault="009F3727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13</w:t>
      </w:r>
      <w:r w:rsidRPr="009F372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15</w:t>
      </w:r>
      <w:r w:rsidRPr="009F372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July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E7723E">
      <w:pPr>
        <w:rPr>
          <w:rFonts w:eastAsia="Batang"/>
          <w:lang w:eastAsia="zh-CN"/>
        </w:rPr>
      </w:pPr>
    </w:p>
    <w:p w14:paraId="0821AFA6" w14:textId="71BF1020" w:rsidR="00AE25BF" w:rsidRPr="006C2E80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BT Plc (SA3LI Chair)</w:t>
      </w:r>
    </w:p>
    <w:p w14:paraId="77734250" w14:textId="4EFE9889" w:rsidR="006C2E80" w:rsidRPr="006C2E80" w:rsidRDefault="00AE25BF" w:rsidP="00E7723E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F3727">
        <w:rPr>
          <w:rFonts w:eastAsia="Batang"/>
          <w:lang w:eastAsia="zh-CN"/>
        </w:rPr>
        <w:t>LI19 WID</w:t>
      </w:r>
      <w:r w:rsidR="00D31CC8" w:rsidRPr="006C2E80">
        <w:rPr>
          <w:rFonts w:eastAsia="Batang"/>
          <w:lang w:eastAsia="zh-CN"/>
        </w:rPr>
        <w:t xml:space="preserve"> </w:t>
      </w:r>
    </w:p>
    <w:p w14:paraId="5F56A0A9" w14:textId="77777777" w:rsidR="00AE25BF" w:rsidRPr="006C2E80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51E6E364" w:rsidR="00AE25BF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7</w:t>
      </w:r>
    </w:p>
    <w:p w14:paraId="028C079C" w14:textId="77777777" w:rsidR="006C2E80" w:rsidRPr="006C2E80" w:rsidRDefault="006C2E80" w:rsidP="00E7723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E7723E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E0F61">
        <w:rPr>
          <w:i/>
          <w:iCs/>
        </w:rPr>
        <w:t>19</w:t>
      </w:r>
    </w:p>
    <w:p w14:paraId="53277F89" w14:textId="3E66CD4E" w:rsidR="003F7142" w:rsidRPr="006C2E80" w:rsidRDefault="003F7142" w:rsidP="00E7723E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7723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7723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7723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7723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7723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7723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7723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772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E7723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7723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7723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E7723E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7723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7723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7723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E7723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E7723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7723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7723E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E7723E">
            <w:pPr>
              <w:pStyle w:val="TAC"/>
            </w:pPr>
          </w:p>
        </w:tc>
      </w:tr>
    </w:tbl>
    <w:p w14:paraId="3A87B226" w14:textId="77777777" w:rsidR="008A76FD" w:rsidRPr="006C2E80" w:rsidRDefault="008A76FD" w:rsidP="00E7723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7723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7723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7723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7723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7723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E7723E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7723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7723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7723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7723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7723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7723E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7723E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7723E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7723E">
            <w:pPr>
              <w:pStyle w:val="TAL"/>
            </w:pPr>
          </w:p>
        </w:tc>
      </w:tr>
    </w:tbl>
    <w:p w14:paraId="7C3FBD77" w14:textId="77777777" w:rsidR="004876B9" w:rsidRDefault="004876B9" w:rsidP="00E7723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E7723E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5245C741" w:rsidR="009F3727" w:rsidRDefault="009F3727" w:rsidP="00E7723E">
      <w:pPr>
        <w:rPr>
          <w:color w:val="auto"/>
          <w:lang w:eastAsia="en-US"/>
        </w:rPr>
      </w:pPr>
      <w:r>
        <w:t xml:space="preserve">3GPP Release 19 adds functionality and capabilities to Release 19 and earlier. 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E7723E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E7723E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31292366" w14:textId="30FBD84E" w:rsidR="009F3727" w:rsidRDefault="009F3727" w:rsidP="00E7723E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E7723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E7723E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277454FA" w14:textId="77777777" w:rsidR="003A2CE3" w:rsidRDefault="003A2CE3" w:rsidP="00E7723E">
      <w:r>
        <w:t xml:space="preserve">Enhancements to TS 33.126 will address LI Service Stage 1 requirements. </w:t>
      </w:r>
    </w:p>
    <w:p w14:paraId="34ECC8F9" w14:textId="77777777" w:rsidR="003A2CE3" w:rsidRDefault="003A2CE3" w:rsidP="00E7723E">
      <w:r>
        <w:t xml:space="preserve">Enhancements to TS 33.107 and TS 33.127 will address LI Architectures and LI functions, LI stage 2. </w:t>
      </w:r>
    </w:p>
    <w:p w14:paraId="7AE6BD3D" w14:textId="77777777" w:rsidR="003A2CE3" w:rsidRDefault="003A2CE3" w:rsidP="00E7723E">
      <w:r>
        <w:t xml:space="preserve">Enhancements to TS 33.108 and TS 33.128 will address LI stage 3 aspects. </w:t>
      </w:r>
    </w:p>
    <w:p w14:paraId="00F6C3A0" w14:textId="77777777" w:rsidR="003A2CE3" w:rsidRDefault="003A2CE3" w:rsidP="00E7723E">
      <w:r>
        <w:t>While the WID includes update of TS 33.107 and TS 33.108, this is for maintenance purposes only, with only minor changes to 33.107 and 33.108 expected.</w:t>
      </w:r>
    </w:p>
    <w:p w14:paraId="157F3CB1" w14:textId="77777777" w:rsidR="006C2E80" w:rsidRPr="006C2E80" w:rsidRDefault="006C2E80" w:rsidP="00E7723E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A2CE3" w14:paraId="56209719" w14:textId="77777777" w:rsidTr="003A2C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E7723E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E7723E">
            <w:pPr>
              <w:pStyle w:val="TAL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E7723E"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E7723E">
            <w:pPr>
              <w:pStyle w:val="TAL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E7723E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E7723E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E7723E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77777777" w:rsidR="003A2CE3" w:rsidRDefault="003A2CE3" w:rsidP="00E7723E">
            <w:r>
              <w:t>TSG-SA #102</w:t>
            </w:r>
          </w:p>
          <w:p w14:paraId="3A50EEFE" w14:textId="12C27DDA" w:rsidR="003A2CE3" w:rsidRDefault="003A2CE3" w:rsidP="00E7723E">
            <w:pPr>
              <w:rPr>
                <w:i/>
              </w:rPr>
            </w:pPr>
            <w:r>
              <w:t>12/2023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550228FB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E7723E">
            <w:r>
              <w:t>TS 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E7723E">
            <w:r>
              <w:t>R19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77777777" w:rsidR="003A2CE3" w:rsidRDefault="003A2CE3" w:rsidP="00E7723E">
            <w:r>
              <w:t>TSG-SA #103</w:t>
            </w:r>
          </w:p>
          <w:p w14:paraId="096D64BD" w14:textId="49C5CCED" w:rsidR="003A2CE3" w:rsidRDefault="003A2CE3" w:rsidP="00E7723E">
            <w:pPr>
              <w:rPr>
                <w:i/>
              </w:rPr>
            </w:pPr>
            <w:r>
              <w:t>03/2024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73BEEC32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E7723E">
            <w:r>
              <w:t>TS 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E7723E">
            <w:r>
              <w:t>Addition of LI R19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7777777" w:rsidR="003A2CE3" w:rsidRDefault="003A2CE3" w:rsidP="00E7723E">
            <w:r>
              <w:t>TSG-SA #100</w:t>
            </w:r>
          </w:p>
          <w:p w14:paraId="0631C72F" w14:textId="4690B0F1" w:rsidR="003A2CE3" w:rsidRDefault="003A2CE3" w:rsidP="00E7723E">
            <w:pPr>
              <w:rPr>
                <w:i/>
              </w:rPr>
            </w:pPr>
            <w:r>
              <w:t>06/2023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14C77BFE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E7723E">
            <w:r>
              <w:t>TS 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E7723E">
            <w:r>
              <w:t>Addition of LI R19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606B2229" w:rsidR="003A2CE3" w:rsidRDefault="003A2CE3" w:rsidP="00E7723E">
            <w:r>
              <w:t>TSG-SA #102</w:t>
            </w:r>
          </w:p>
          <w:p w14:paraId="48413019" w14:textId="4B1C6D5C" w:rsidR="003A2CE3" w:rsidRDefault="003A2CE3" w:rsidP="00E7723E">
            <w:pPr>
              <w:rPr>
                <w:i/>
              </w:rPr>
            </w:pPr>
            <w:r>
              <w:t>12/2023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3DFDB034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E7723E">
            <w:r>
              <w:t>TS 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E7723E">
            <w:r>
              <w:t>Addition of LI R19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113F7AD8" w:rsidR="003A2CE3" w:rsidRDefault="003A2CE3" w:rsidP="00E7723E">
            <w:r>
              <w:t>TSG-SA #103</w:t>
            </w:r>
          </w:p>
          <w:p w14:paraId="627BEFA7" w14:textId="1B469256" w:rsidR="003A2CE3" w:rsidRDefault="003A2CE3" w:rsidP="00E7723E">
            <w:pPr>
              <w:rPr>
                <w:i/>
              </w:rPr>
            </w:pPr>
            <w:r>
              <w:t>03/2024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E7723E">
            <w:r>
              <w:t>Date subject to final R19 timeline for each Stage +6 months.</w:t>
            </w:r>
          </w:p>
        </w:tc>
      </w:tr>
    </w:tbl>
    <w:p w14:paraId="701E09C7" w14:textId="77777777" w:rsidR="00C4305E" w:rsidRDefault="00C4305E" w:rsidP="00E7723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A762D0" w14:textId="77777777" w:rsidR="000900D7" w:rsidRDefault="000900D7" w:rsidP="00E7723E">
      <w:pPr>
        <w:rPr>
          <w:i/>
          <w:color w:val="auto"/>
          <w:lang w:eastAsia="en-US"/>
        </w:rPr>
      </w:pPr>
      <w:r>
        <w:t xml:space="preserve">Alex Leadbeater, BT, </w:t>
      </w:r>
      <w:hyperlink r:id="rId8" w:history="1">
        <w:r>
          <w:rPr>
            <w:rStyle w:val="Hyperlink"/>
          </w:rPr>
          <w:t>alex.leadbeater@bt.com</w:t>
        </w:r>
      </w:hyperlink>
    </w:p>
    <w:p w14:paraId="00868BC6" w14:textId="77777777" w:rsidR="000900D7" w:rsidRDefault="000900D7" w:rsidP="00E7723E">
      <w:r>
        <w:t xml:space="preserve">Koen Jaspers, PIDS, </w:t>
      </w:r>
      <w:hyperlink r:id="rId9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44ACE5F9" w14:textId="77777777" w:rsidR="000900D7" w:rsidRDefault="000900D7" w:rsidP="00E7723E">
      <w:r>
        <w:t xml:space="preserve">Nag Rao, Nokia, </w:t>
      </w:r>
      <w:hyperlink r:id="rId10" w:history="1">
        <w:r>
          <w:rPr>
            <w:rStyle w:val="Hyperlink"/>
          </w:rPr>
          <w:t>nagaraja.rao@nokia.com</w:t>
        </w:r>
      </w:hyperlink>
      <w:r>
        <w:t>, TS 33.128 &amp; TS 33.108</w:t>
      </w:r>
    </w:p>
    <w:p w14:paraId="651B77F9" w14:textId="77777777" w:rsidR="006C2E80" w:rsidRPr="006C2E80" w:rsidRDefault="006C2E80" w:rsidP="00E7723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E7723E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E7723E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77777777" w:rsidR="000900D7" w:rsidRDefault="000900D7" w:rsidP="00E7723E">
      <w:r>
        <w:t>None identified yet.</w:t>
      </w:r>
    </w:p>
    <w:p w14:paraId="51C317E1" w14:textId="22E57F08" w:rsidR="000900D7" w:rsidRDefault="000900D7" w:rsidP="00E7723E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E7723E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E7723E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E7723E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E7723E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E7723E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E7723E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E7723E">
            <w:pPr>
              <w:pStyle w:val="TAL"/>
            </w:pPr>
            <w:r w:rsidRPr="008203F6">
              <w:t>BAE Systems</w:t>
            </w:r>
          </w:p>
        </w:tc>
      </w:tr>
      <w:tr w:rsidR="002B17D5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203F6" w:rsidRDefault="00090DC4" w:rsidP="00E7723E">
            <w:pPr>
              <w:pStyle w:val="TAL"/>
            </w:pPr>
            <w:r w:rsidRPr="008203F6"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E7723E">
            <w:pPr>
              <w:pStyle w:val="TAL"/>
            </w:pPr>
            <w:r w:rsidRPr="008203F6">
              <w:t>ZITiS</w:t>
            </w:r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E7723E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E7723E">
            <w:pPr>
              <w:pStyle w:val="TAL"/>
            </w:pPr>
            <w:r w:rsidRPr="008203F6">
              <w:t>Telefon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E7723E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E7723E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E7723E">
            <w:pPr>
              <w:pStyle w:val="TAL"/>
            </w:pPr>
            <w:r w:rsidRPr="00357C1B">
              <w:t>BKA</w:t>
            </w:r>
          </w:p>
        </w:tc>
      </w:tr>
      <w:tr w:rsidR="007D2D8E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7D2D8E" w:rsidRDefault="007D2D8E" w:rsidP="00E7723E">
            <w:pPr>
              <w:pStyle w:val="TAL"/>
            </w:pPr>
            <w:r w:rsidRPr="007D2D8E"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FE5AA72" w:rsidR="007D2D8E" w:rsidRPr="008203F6" w:rsidRDefault="00445882" w:rsidP="00E7723E">
            <w:pPr>
              <w:pStyle w:val="TAL"/>
            </w:pPr>
            <w:r w:rsidRPr="00445882">
              <w:t>OTD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E7723E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E7723E">
            <w:pPr>
              <w:pStyle w:val="TAL"/>
            </w:pPr>
            <w:r w:rsidRPr="00390401">
              <w:t>Nokia</w:t>
            </w:r>
          </w:p>
        </w:tc>
      </w:tr>
      <w:tr w:rsidR="0039040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390401" w:rsidRDefault="00390401" w:rsidP="00E7723E">
            <w:pPr>
              <w:pStyle w:val="TAL"/>
            </w:pPr>
            <w:r w:rsidRPr="00390401">
              <w:t>Nokia Shanghai Bell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E7723E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E7723E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E7723E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E7723E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E7723E">
            <w:pPr>
              <w:pStyle w:val="TAL"/>
            </w:pPr>
            <w:r w:rsidRPr="001B02F7">
              <w:t>Softel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E7723E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E7723E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E7723E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E7723E">
            <w:pPr>
              <w:pStyle w:val="TAL"/>
            </w:pPr>
            <w:r w:rsidRPr="001B02F7">
              <w:t>Charter Communications, Inc</w:t>
            </w:r>
          </w:p>
        </w:tc>
      </w:tr>
    </w:tbl>
    <w:p w14:paraId="2CBA0369" w14:textId="77777777" w:rsidR="00F41A27" w:rsidRPr="00641ED8" w:rsidRDefault="00F41A27" w:rsidP="00E7723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9D89" w14:textId="77777777" w:rsidR="009F6E90" w:rsidRDefault="009F6E90" w:rsidP="00E7723E">
      <w:r>
        <w:separator/>
      </w:r>
    </w:p>
  </w:endnote>
  <w:endnote w:type="continuationSeparator" w:id="0">
    <w:p w14:paraId="5FB015D2" w14:textId="77777777" w:rsidR="009F6E90" w:rsidRDefault="009F6E90" w:rsidP="00E7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0738" w14:textId="77777777" w:rsidR="009F6E90" w:rsidRDefault="009F6E90" w:rsidP="00E7723E">
      <w:r>
        <w:separator/>
      </w:r>
    </w:p>
  </w:footnote>
  <w:footnote w:type="continuationSeparator" w:id="0">
    <w:p w14:paraId="3371BB77" w14:textId="77777777" w:rsidR="009F6E90" w:rsidRDefault="009F6E90" w:rsidP="00E77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A3125"/>
    <w:rsid w:val="000B0519"/>
    <w:rsid w:val="000B1ABD"/>
    <w:rsid w:val="000B61FD"/>
    <w:rsid w:val="000C0BF7"/>
    <w:rsid w:val="000C5FE3"/>
    <w:rsid w:val="000D122A"/>
    <w:rsid w:val="000E0F61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F7D5F"/>
    <w:rsid w:val="001F7EB4"/>
    <w:rsid w:val="002000C2"/>
    <w:rsid w:val="002014F9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516D"/>
    <w:rsid w:val="003869D7"/>
    <w:rsid w:val="00390401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922FCB"/>
    <w:rsid w:val="00935CB0"/>
    <w:rsid w:val="00937C6F"/>
    <w:rsid w:val="009428A9"/>
    <w:rsid w:val="009437A2"/>
    <w:rsid w:val="00944B28"/>
    <w:rsid w:val="00950E2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92B"/>
    <w:rsid w:val="00B14709"/>
    <w:rsid w:val="00B14D5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AA5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7723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leadbeater@b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agaraja.rao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bj@xs4all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647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10</cp:revision>
  <cp:lastPrinted>2000-02-29T11:31:00Z</cp:lastPrinted>
  <dcterms:created xsi:type="dcterms:W3CDTF">2022-07-13T12:08:00Z</dcterms:created>
  <dcterms:modified xsi:type="dcterms:W3CDTF">2022-08-30T10:50:00Z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